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157" w:rsidRDefault="00E35157" w:rsidP="00E3515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#107Adhoc -e</w:t>
      </w:r>
      <w:r>
        <w:rPr>
          <w:rFonts w:ascii="Arial" w:hAnsi="Arial"/>
          <w:b/>
          <w:noProof/>
          <w:sz w:val="24"/>
        </w:rPr>
        <w:tab/>
        <w:t>S3-22</w:t>
      </w:r>
      <w:r>
        <w:rPr>
          <w:rFonts w:ascii="Arial" w:hAnsi="Arial"/>
          <w:b/>
          <w:noProof/>
          <w:sz w:val="24"/>
        </w:rPr>
        <w:t>1482</w:t>
      </w:r>
    </w:p>
    <w:p w:rsidR="00CF196F" w:rsidRDefault="00E35157" w:rsidP="00CF19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July, 2022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73BB">
        <w:rPr>
          <w:rFonts w:ascii="Arial" w:hAnsi="Arial"/>
          <w:b/>
          <w:lang w:val="en-US"/>
        </w:rPr>
        <w:t>Huawei, Hisilicon</w:t>
      </w:r>
    </w:p>
    <w:p w:rsidR="00C022E3" w:rsidRPr="006809B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09BB" w:rsidRPr="006809BB">
        <w:rPr>
          <w:rFonts w:ascii="Arial" w:hAnsi="Arial" w:cs="Arial"/>
          <w:b/>
        </w:rPr>
        <w:tab/>
        <w:t xml:space="preserve">Skeleton for </w:t>
      </w:r>
      <w:r w:rsidR="00E35157">
        <w:rPr>
          <w:rFonts w:ascii="Arial" w:hAnsi="Arial" w:cs="Arial"/>
          <w:b/>
          <w:lang w:eastAsia="zh-CN"/>
        </w:rPr>
        <w:t>NGRTC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6FF5">
        <w:rPr>
          <w:rFonts w:ascii="Arial" w:hAnsi="Arial"/>
          <w:b/>
        </w:rPr>
        <w:t>5.</w:t>
      </w:r>
      <w:r w:rsidR="00E35157">
        <w:rPr>
          <w:rFonts w:ascii="Arial" w:hAnsi="Arial"/>
          <w:b/>
        </w:rPr>
        <w:t>15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45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This contribution proposes </w:t>
      </w:r>
      <w:r w:rsidR="006809BB">
        <w:rPr>
          <w:rFonts w:hint="eastAsia"/>
          <w:b/>
          <w:i/>
          <w:lang w:eastAsia="zh-CN"/>
        </w:rPr>
        <w:t>the</w:t>
      </w:r>
      <w:r w:rsidR="006809BB">
        <w:rPr>
          <w:b/>
          <w:i/>
        </w:rPr>
        <w:t xml:space="preserve"> skeleton for</w:t>
      </w:r>
      <w:r w:rsidR="00E35157">
        <w:rPr>
          <w:b/>
          <w:i/>
        </w:rPr>
        <w:t xml:space="preserve"> FS_NG_RTC_SEC</w:t>
      </w:r>
      <w:r w:rsidR="006809BB">
        <w:rPr>
          <w:b/>
          <w:i/>
        </w:rPr>
        <w:t>. SA3 is kindly requested to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442CE8" w:rsidRPr="00442CE8" w:rsidRDefault="00442CE8" w:rsidP="00E45581">
      <w:pPr>
        <w:pStyle w:val="Reference"/>
        <w:rPr>
          <w:color w:val="000000"/>
          <w:lang w:val="en-US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6809BB" w:rsidRDefault="006809BB" w:rsidP="006809BB">
      <w:pPr>
        <w:rPr>
          <w:lang w:eastAsia="zh-CN"/>
        </w:rPr>
      </w:pPr>
      <w:r w:rsidRPr="00CD15BB">
        <w:rPr>
          <w:rFonts w:hint="eastAsia"/>
          <w:lang w:eastAsia="zh-CN"/>
        </w:rPr>
        <w:t xml:space="preserve">As the </w:t>
      </w:r>
      <w:r w:rsidR="00E35157">
        <w:rPr>
          <w:lang w:eastAsia="zh-CN"/>
        </w:rPr>
        <w:t>FS_NG_RTC_SEC</w:t>
      </w:r>
      <w:r w:rsidRPr="00CD15BB">
        <w:rPr>
          <w:rFonts w:hint="eastAsia"/>
          <w:lang w:eastAsia="zh-CN"/>
        </w:rPr>
        <w:t xml:space="preserve"> was</w:t>
      </w:r>
      <w:r>
        <w:rPr>
          <w:rFonts w:hint="eastAsia"/>
          <w:lang w:eastAsia="zh-CN"/>
        </w:rPr>
        <w:t xml:space="preserve"> approved in SA pl</w:t>
      </w:r>
      <w:r>
        <w:rPr>
          <w:lang w:eastAsia="zh-CN"/>
        </w:rPr>
        <w:t>enary</w:t>
      </w:r>
      <w:r w:rsidRPr="00CD15BB">
        <w:rPr>
          <w:rFonts w:hint="eastAsia"/>
          <w:lang w:eastAsia="zh-CN"/>
        </w:rPr>
        <w:t xml:space="preserve">, it is proposed to </w:t>
      </w:r>
      <w:r>
        <w:rPr>
          <w:rFonts w:hint="eastAsia"/>
          <w:lang w:eastAsia="zh-CN"/>
        </w:rPr>
        <w:t xml:space="preserve">provide skeleton </w:t>
      </w:r>
      <w:r w:rsidRPr="00CD15BB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the </w:t>
      </w:r>
      <w:r w:rsidR="00E35157">
        <w:rPr>
          <w:lang w:eastAsia="zh-CN"/>
        </w:rPr>
        <w:t>SID</w:t>
      </w:r>
      <w:r w:rsidRPr="00CD15BB">
        <w:rPr>
          <w:rFonts w:hint="eastAsia"/>
          <w:lang w:eastAsia="zh-CN"/>
        </w:rPr>
        <w:t xml:space="preserve"> for further input documents.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C302CA" w:rsidRPr="00252558" w:rsidRDefault="00252558" w:rsidP="0025255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</w:pPr>
      <w:r>
        <w:t xml:space="preserve">It is proposed to </w:t>
      </w:r>
      <w:r w:rsidR="006809BB">
        <w:t>approve</w:t>
      </w:r>
      <w:r w:rsidR="00E45581">
        <w:t xml:space="preserve"> the </w:t>
      </w:r>
      <w:r w:rsidR="00E2272D">
        <w:t>draft skeleton in the attachment</w:t>
      </w:r>
      <w:r w:rsidR="00E45581">
        <w:t>.</w:t>
      </w:r>
    </w:p>
    <w:p w:rsidR="00BE4E5B" w:rsidRDefault="00BE4E5B">
      <w:pPr>
        <w:rPr>
          <w:i/>
        </w:rPr>
      </w:pPr>
    </w:p>
    <w:sectPr w:rsidR="00BE4E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68C" w:rsidRDefault="00A2068C">
      <w:r>
        <w:separator/>
      </w:r>
    </w:p>
  </w:endnote>
  <w:endnote w:type="continuationSeparator" w:id="0">
    <w:p w:rsidR="00A2068C" w:rsidRDefault="00A2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68C" w:rsidRDefault="00A2068C">
      <w:r>
        <w:separator/>
      </w:r>
    </w:p>
  </w:footnote>
  <w:footnote w:type="continuationSeparator" w:id="0">
    <w:p w:rsidR="00A2068C" w:rsidRDefault="00A2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03AA8"/>
    <w:multiLevelType w:val="hybridMultilevel"/>
    <w:tmpl w:val="079059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672D8"/>
    <w:rsid w:val="00074722"/>
    <w:rsid w:val="000819D8"/>
    <w:rsid w:val="000934A6"/>
    <w:rsid w:val="000A2C6C"/>
    <w:rsid w:val="000A4660"/>
    <w:rsid w:val="000B7DC4"/>
    <w:rsid w:val="000C6952"/>
    <w:rsid w:val="000D1B5B"/>
    <w:rsid w:val="0010401F"/>
    <w:rsid w:val="00112FC3"/>
    <w:rsid w:val="00142406"/>
    <w:rsid w:val="00173FA3"/>
    <w:rsid w:val="00184B6F"/>
    <w:rsid w:val="001861E5"/>
    <w:rsid w:val="001B1652"/>
    <w:rsid w:val="001B6FF5"/>
    <w:rsid w:val="001B7CFB"/>
    <w:rsid w:val="001C3EC8"/>
    <w:rsid w:val="001D2BD4"/>
    <w:rsid w:val="001D6911"/>
    <w:rsid w:val="00200AA0"/>
    <w:rsid w:val="00201947"/>
    <w:rsid w:val="0020395B"/>
    <w:rsid w:val="00204DC9"/>
    <w:rsid w:val="002062C0"/>
    <w:rsid w:val="00215130"/>
    <w:rsid w:val="00230002"/>
    <w:rsid w:val="00244C9A"/>
    <w:rsid w:val="00252558"/>
    <w:rsid w:val="00261D60"/>
    <w:rsid w:val="002A1857"/>
    <w:rsid w:val="002B5CF8"/>
    <w:rsid w:val="0030628A"/>
    <w:rsid w:val="0035122B"/>
    <w:rsid w:val="00353451"/>
    <w:rsid w:val="00371032"/>
    <w:rsid w:val="00371B44"/>
    <w:rsid w:val="003867E2"/>
    <w:rsid w:val="003C122B"/>
    <w:rsid w:val="003C5A97"/>
    <w:rsid w:val="003E5397"/>
    <w:rsid w:val="003F52B2"/>
    <w:rsid w:val="00440414"/>
    <w:rsid w:val="00442CE8"/>
    <w:rsid w:val="0045777E"/>
    <w:rsid w:val="00474263"/>
    <w:rsid w:val="004B3753"/>
    <w:rsid w:val="004C31D2"/>
    <w:rsid w:val="004D55C2"/>
    <w:rsid w:val="004D7511"/>
    <w:rsid w:val="00521131"/>
    <w:rsid w:val="00527C0B"/>
    <w:rsid w:val="005410F6"/>
    <w:rsid w:val="005729C4"/>
    <w:rsid w:val="0059227B"/>
    <w:rsid w:val="005B0966"/>
    <w:rsid w:val="005B795D"/>
    <w:rsid w:val="005E4EC8"/>
    <w:rsid w:val="00613820"/>
    <w:rsid w:val="00652248"/>
    <w:rsid w:val="00657B80"/>
    <w:rsid w:val="00675B3C"/>
    <w:rsid w:val="006809BB"/>
    <w:rsid w:val="006B03D2"/>
    <w:rsid w:val="006B5FEF"/>
    <w:rsid w:val="006D340A"/>
    <w:rsid w:val="006D7B1F"/>
    <w:rsid w:val="00743F9A"/>
    <w:rsid w:val="00760BB0"/>
    <w:rsid w:val="0076157A"/>
    <w:rsid w:val="007A00EF"/>
    <w:rsid w:val="007C0A2D"/>
    <w:rsid w:val="007C27B0"/>
    <w:rsid w:val="007C7783"/>
    <w:rsid w:val="007F300B"/>
    <w:rsid w:val="008014C3"/>
    <w:rsid w:val="00876B9A"/>
    <w:rsid w:val="00886083"/>
    <w:rsid w:val="008B0248"/>
    <w:rsid w:val="008B509B"/>
    <w:rsid w:val="008F5F33"/>
    <w:rsid w:val="008F69D1"/>
    <w:rsid w:val="00926ABD"/>
    <w:rsid w:val="009352AD"/>
    <w:rsid w:val="00947F4E"/>
    <w:rsid w:val="00966D47"/>
    <w:rsid w:val="009C0DED"/>
    <w:rsid w:val="009D5349"/>
    <w:rsid w:val="00A2068C"/>
    <w:rsid w:val="00A3354E"/>
    <w:rsid w:val="00A37D7F"/>
    <w:rsid w:val="00A84A94"/>
    <w:rsid w:val="00AD1DAA"/>
    <w:rsid w:val="00AF1E23"/>
    <w:rsid w:val="00B01AFF"/>
    <w:rsid w:val="00B05CC7"/>
    <w:rsid w:val="00B07A29"/>
    <w:rsid w:val="00B27E39"/>
    <w:rsid w:val="00B350D8"/>
    <w:rsid w:val="00B562DC"/>
    <w:rsid w:val="00B7732B"/>
    <w:rsid w:val="00B777BE"/>
    <w:rsid w:val="00B879F0"/>
    <w:rsid w:val="00B94E01"/>
    <w:rsid w:val="00BE4E5B"/>
    <w:rsid w:val="00C022E3"/>
    <w:rsid w:val="00C302CA"/>
    <w:rsid w:val="00C4712D"/>
    <w:rsid w:val="00C76233"/>
    <w:rsid w:val="00C94F55"/>
    <w:rsid w:val="00CA7D62"/>
    <w:rsid w:val="00CB07A8"/>
    <w:rsid w:val="00CF196F"/>
    <w:rsid w:val="00D437FF"/>
    <w:rsid w:val="00D5130C"/>
    <w:rsid w:val="00D62265"/>
    <w:rsid w:val="00D8512E"/>
    <w:rsid w:val="00DA1E58"/>
    <w:rsid w:val="00DB53EF"/>
    <w:rsid w:val="00DE4EF2"/>
    <w:rsid w:val="00DF2C0E"/>
    <w:rsid w:val="00E06FFB"/>
    <w:rsid w:val="00E12719"/>
    <w:rsid w:val="00E2272D"/>
    <w:rsid w:val="00E30155"/>
    <w:rsid w:val="00E35157"/>
    <w:rsid w:val="00E45581"/>
    <w:rsid w:val="00E54807"/>
    <w:rsid w:val="00E91FE1"/>
    <w:rsid w:val="00EA5E95"/>
    <w:rsid w:val="00EC42BB"/>
    <w:rsid w:val="00ED4954"/>
    <w:rsid w:val="00EE0943"/>
    <w:rsid w:val="00EE33A2"/>
    <w:rsid w:val="00F65343"/>
    <w:rsid w:val="00F673BB"/>
    <w:rsid w:val="00F67A1C"/>
    <w:rsid w:val="00F82C5B"/>
    <w:rsid w:val="00F9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A80781-664D-4F79-A3DA-4364CD9F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9352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352AD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B562DC"/>
    <w:rPr>
      <w:lang w:val="en-GB" w:eastAsia="x-none"/>
    </w:rPr>
  </w:style>
  <w:style w:type="paragraph" w:customStyle="1" w:styleId="Guidance">
    <w:name w:val="Guidance"/>
    <w:basedOn w:val="a"/>
    <w:rsid w:val="00474263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Lifei (Austin)</cp:lastModifiedBy>
  <cp:revision>3</cp:revision>
  <cp:lastPrinted>1601-01-01T00:00:00Z</cp:lastPrinted>
  <dcterms:created xsi:type="dcterms:W3CDTF">2022-06-20T12:51:00Z</dcterms:created>
  <dcterms:modified xsi:type="dcterms:W3CDTF">2022-06-20T12:53:00Z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(3)u+9Fu/bFKLlzFWNO3Y+K/srexVK2a/Ggh1gqO2/O5zYhJ+4bKpTyPWG0Vpeob5WjcIlDjjC8
/Gc38bYPYoPOcKHlpAX19XRhQ6yB8KZXzdM//H+Dj+9W9yGCjbWMaxDgz6xe74k0PsS5BgT7
fpbjz8BtM3oEwH7l7kSereqqn6vRNWvFctSezB0paG0iCNnSdHflX+2WDkOcdSiGTZaQcIGY
+Bs/cVsW4VrFwjB0EK</vt:lpwstr>
  </property>
  <property fmtid="{D5CDD505-2E9C-101B-9397-08002B2CF9AE}" pid="3" name="_2015_ms_pID_7253431">
    <vt:lpwstr>4yfv4b8BbWXJR2iIab3Y3YuNDjqssiZWQfC+SGVyvfotsxLI9QvsX9
M3fhtnxhKYOKjfrLcph/BwBsX1IH1WgxsVe6mkXvdj9AXqAkJA56HYBN/NcravksaZP5BHg3
3nXofdy9t4dMpOHUu9RW7KGhNHWj1+kSH06X5wXD89hfjYQV8bAZ/D51tpKuVW0tlAiWAE9B
cumj339MYABNKY6U5i2kFOZ3HV1+YwZgnu5Z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1652059840</vt:lpwstr>
  </property>
</Properties>
</file>